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D40EB7" w14:textId="77777777" w:rsidR="008841E3" w:rsidRPr="003B5F20" w:rsidRDefault="00AD429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B5F2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5F20" w:rsidRPr="003B5F20" w14:paraId="34D40EBA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8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9" w14:textId="0157840E" w:rsidR="008841E3" w:rsidRPr="003B5F20" w:rsidRDefault="00AD429D" w:rsidP="00E5163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202А_</w:t>
            </w:r>
            <w:r w:rsidR="00E51636">
              <w:rPr>
                <w:b/>
                <w:sz w:val="26"/>
                <w:szCs w:val="26"/>
              </w:rPr>
              <w:t>390</w:t>
            </w:r>
          </w:p>
        </w:tc>
      </w:tr>
      <w:tr w:rsidR="003B5F20" w:rsidRPr="003B5F20" w14:paraId="34D40EBD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B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B5F20">
              <w:rPr>
                <w:b/>
                <w:sz w:val="26"/>
                <w:szCs w:val="26"/>
              </w:rPr>
              <w:t xml:space="preserve">Номер материала </w:t>
            </w:r>
            <w:r w:rsidRPr="003B5F2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C" w14:textId="0401964B" w:rsidR="008841E3" w:rsidRPr="003B5F20" w:rsidRDefault="005E1777" w:rsidP="002562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1777">
              <w:rPr>
                <w:b/>
                <w:sz w:val="26"/>
                <w:szCs w:val="26"/>
              </w:rPr>
              <w:t>2360142</w:t>
            </w:r>
          </w:p>
        </w:tc>
      </w:tr>
    </w:tbl>
    <w:p w14:paraId="06D7164F" w14:textId="202B7395" w:rsidR="00B426AE" w:rsidRPr="0032674A" w:rsidRDefault="00B426AE" w:rsidP="00BB3142">
      <w:pPr>
        <w:spacing w:line="276" w:lineRule="auto"/>
        <w:ind w:right="-1"/>
        <w:jc w:val="right"/>
        <w:rPr>
          <w:b/>
          <w:sz w:val="26"/>
          <w:szCs w:val="26"/>
        </w:rPr>
      </w:pPr>
      <w:r w:rsidRPr="0032674A">
        <w:rPr>
          <w:b/>
          <w:sz w:val="26"/>
          <w:szCs w:val="26"/>
        </w:rPr>
        <w:t>_____</w:t>
      </w:r>
      <w:r w:rsidR="00BB3142" w:rsidRPr="0032674A">
        <w:rPr>
          <w:b/>
          <w:sz w:val="26"/>
          <w:szCs w:val="26"/>
        </w:rPr>
        <w:t>_____________________________</w:t>
      </w:r>
      <w:r w:rsidRPr="0032674A">
        <w:rPr>
          <w:b/>
          <w:sz w:val="26"/>
          <w:szCs w:val="26"/>
        </w:rPr>
        <w:t xml:space="preserve">__________________________________ </w:t>
      </w:r>
    </w:p>
    <w:p w14:paraId="047F84BB" w14:textId="6666AC85" w:rsidR="00B426AE" w:rsidRPr="0032674A" w:rsidRDefault="00B426AE" w:rsidP="00B426AE">
      <w:pPr>
        <w:spacing w:line="276" w:lineRule="auto"/>
        <w:ind w:right="-1"/>
        <w:jc w:val="right"/>
        <w:rPr>
          <w:b/>
          <w:sz w:val="26"/>
          <w:szCs w:val="26"/>
        </w:rPr>
      </w:pPr>
      <w:r w:rsidRPr="0032674A">
        <w:rPr>
          <w:b/>
          <w:sz w:val="26"/>
          <w:szCs w:val="26"/>
        </w:rPr>
        <w:t>__________________________________</w:t>
      </w:r>
    </w:p>
    <w:p w14:paraId="2B13BDF8" w14:textId="3EDA47EE" w:rsidR="00B426AE" w:rsidRPr="0032674A" w:rsidRDefault="00B426AE" w:rsidP="00B426A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2674A">
        <w:rPr>
          <w:b/>
          <w:sz w:val="26"/>
          <w:szCs w:val="26"/>
        </w:rPr>
        <w:tab/>
        <w:t xml:space="preserve">____________________ /_____________ </w:t>
      </w:r>
    </w:p>
    <w:p w14:paraId="2F6BAA3D" w14:textId="30EE6A7D" w:rsidR="00B426AE" w:rsidRPr="0032674A" w:rsidRDefault="00B426AE" w:rsidP="00B426AE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 w:rsidRPr="0032674A">
        <w:rPr>
          <w:sz w:val="26"/>
          <w:szCs w:val="26"/>
        </w:rPr>
        <w:t>“_______” ________________ 20_____ г.</w:t>
      </w:r>
    </w:p>
    <w:p w14:paraId="506EA327" w14:textId="77777777" w:rsidR="00B426AE" w:rsidRDefault="00B426AE" w:rsidP="00B426AE"/>
    <w:p w14:paraId="34D40EC3" w14:textId="77777777" w:rsidR="008841E3" w:rsidRPr="003B5F20" w:rsidRDefault="008841E3"/>
    <w:p w14:paraId="34D40EC4" w14:textId="77777777" w:rsidR="008841E3" w:rsidRPr="003B5F20" w:rsidRDefault="008841E3"/>
    <w:p w14:paraId="34D40EC6" w14:textId="77777777" w:rsidR="008841E3" w:rsidRPr="003B5F20" w:rsidRDefault="00AD429D">
      <w:pPr>
        <w:pStyle w:val="2"/>
        <w:numPr>
          <w:ilvl w:val="0"/>
          <w:numId w:val="0"/>
        </w:numPr>
        <w:spacing w:after="120"/>
      </w:pPr>
      <w:r w:rsidRPr="003B5F20">
        <w:t>ТЕХНИЧЕСКОЕ ЗАДАНИЕ</w:t>
      </w:r>
    </w:p>
    <w:p w14:paraId="34D40EC7" w14:textId="50A60C0B" w:rsidR="008841E3" w:rsidRPr="00002699" w:rsidRDefault="00C50AE4">
      <w:pPr>
        <w:ind w:firstLine="0"/>
        <w:jc w:val="center"/>
        <w:rPr>
          <w:b/>
          <w:bCs/>
          <w:sz w:val="26"/>
          <w:szCs w:val="26"/>
        </w:rPr>
      </w:pPr>
      <w:r w:rsidRPr="00002699">
        <w:rPr>
          <w:b/>
          <w:bCs/>
          <w:sz w:val="26"/>
          <w:szCs w:val="26"/>
        </w:rPr>
        <w:t>на поставку</w:t>
      </w:r>
      <w:r w:rsidR="00002699" w:rsidRPr="00002699">
        <w:rPr>
          <w:b/>
          <w:bCs/>
          <w:sz w:val="26"/>
          <w:szCs w:val="26"/>
        </w:rPr>
        <w:t xml:space="preserve"> </w:t>
      </w:r>
      <w:r w:rsidR="00002699" w:rsidRPr="007E5C2A">
        <w:rPr>
          <w:b/>
          <w:bCs/>
          <w:sz w:val="26"/>
          <w:szCs w:val="26"/>
        </w:rPr>
        <w:t>линейной арматуры и гасителей вибрации</w:t>
      </w:r>
      <w:r w:rsidRPr="00002699">
        <w:rPr>
          <w:b/>
          <w:bCs/>
          <w:sz w:val="26"/>
          <w:szCs w:val="26"/>
        </w:rPr>
        <w:t>:</w:t>
      </w:r>
    </w:p>
    <w:p w14:paraId="73F05A45" w14:textId="79C49520" w:rsidR="0025627D" w:rsidRDefault="00C905F3" w:rsidP="00C50AE4">
      <w:pPr>
        <w:spacing w:line="276" w:lineRule="auto"/>
        <w:ind w:firstLine="709"/>
        <w:jc w:val="center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>(</w:t>
      </w:r>
      <w:r w:rsidR="005E1777" w:rsidRPr="005E1777">
        <w:rPr>
          <w:b/>
          <w:bCs/>
          <w:sz w:val="26"/>
          <w:szCs w:val="26"/>
        </w:rPr>
        <w:t>Зажим ремонтный РС-24,0-01</w:t>
      </w:r>
      <w:r>
        <w:rPr>
          <w:b/>
          <w:bCs/>
          <w:sz w:val="26"/>
          <w:szCs w:val="26"/>
        </w:rPr>
        <w:t>) (или эквивалент)</w:t>
      </w:r>
      <w:r w:rsidR="005E1777">
        <w:rPr>
          <w:b/>
          <w:bCs/>
          <w:sz w:val="26"/>
          <w:szCs w:val="26"/>
        </w:rPr>
        <w:t xml:space="preserve"> Лот 202А</w:t>
      </w:r>
    </w:p>
    <w:p w14:paraId="1D600596" w14:textId="77777777" w:rsidR="004F629F" w:rsidRDefault="004F629F" w:rsidP="004F62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Технические требования к продукции.</w:t>
      </w:r>
    </w:p>
    <w:p w14:paraId="353E1883" w14:textId="7C8CD6C3" w:rsidR="00BB503A" w:rsidRPr="0025627D" w:rsidRDefault="00BB3142" w:rsidP="00BB503A">
      <w:pPr>
        <w:tabs>
          <w:tab w:val="left" w:pos="1134"/>
        </w:tabs>
        <w:ind w:firstLine="709"/>
        <w:rPr>
          <w:sz w:val="24"/>
          <w:szCs w:val="24"/>
        </w:rPr>
      </w:pPr>
      <w:r w:rsidRPr="00BB3142">
        <w:rPr>
          <w:sz w:val="24"/>
          <w:szCs w:val="24"/>
        </w:rPr>
        <w:t> </w:t>
      </w:r>
      <w:r w:rsidR="00BB503A" w:rsidRPr="007266F6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</w:t>
      </w:r>
      <w:r w:rsidR="00C905F3">
        <w:rPr>
          <w:sz w:val="24"/>
          <w:szCs w:val="24"/>
        </w:rPr>
        <w:t>, приведенным в таблице</w:t>
      </w:r>
      <w:r w:rsidR="00BB503A">
        <w:rPr>
          <w:sz w:val="24"/>
          <w:szCs w:val="24"/>
        </w:rPr>
        <w:t>:</w:t>
      </w:r>
    </w:p>
    <w:p w14:paraId="190E8B27" w14:textId="0EB69284" w:rsidR="00002699" w:rsidRDefault="00002699" w:rsidP="00B839C7">
      <w:pPr>
        <w:tabs>
          <w:tab w:val="left" w:pos="993"/>
        </w:tabs>
        <w:spacing w:line="276" w:lineRule="auto"/>
        <w:ind w:firstLine="0"/>
        <w:jc w:val="center"/>
        <w:rPr>
          <w:b/>
          <w:bCs/>
          <w:sz w:val="26"/>
          <w:szCs w:val="26"/>
        </w:rPr>
      </w:pPr>
    </w:p>
    <w:p w14:paraId="644D22A9" w14:textId="530C194B" w:rsidR="0025627D" w:rsidRDefault="005E1777" w:rsidP="00B839C7">
      <w:pPr>
        <w:tabs>
          <w:tab w:val="left" w:pos="993"/>
        </w:tabs>
        <w:spacing w:line="276" w:lineRule="auto"/>
        <w:ind w:firstLine="0"/>
        <w:jc w:val="center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 wp14:anchorId="12333933" wp14:editId="305CAE75">
            <wp:extent cx="5327374" cy="1478470"/>
            <wp:effectExtent l="0" t="0" r="698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27215" cy="1478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7E2BD" w14:textId="77777777" w:rsidR="00C905F3" w:rsidRDefault="00C905F3" w:rsidP="005E1777">
      <w:pPr>
        <w:tabs>
          <w:tab w:val="left" w:pos="993"/>
        </w:tabs>
        <w:spacing w:line="276" w:lineRule="auto"/>
        <w:ind w:firstLine="0"/>
        <w:jc w:val="left"/>
        <w:rPr>
          <w:bCs/>
          <w:sz w:val="24"/>
          <w:szCs w:val="24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8"/>
        <w:gridCol w:w="4420"/>
      </w:tblGrid>
      <w:tr w:rsidR="00C905F3" w14:paraId="19F7C991" w14:textId="2F9D26DB" w:rsidTr="00C905F3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4368" w:type="dxa"/>
          </w:tcPr>
          <w:p w14:paraId="6A2B4B61" w14:textId="1F113BEA" w:rsidR="00C905F3" w:rsidRDefault="00C905F3" w:rsidP="00C905F3">
            <w:pPr>
              <w:tabs>
                <w:tab w:val="left" w:pos="993"/>
              </w:tabs>
              <w:spacing w:line="276" w:lineRule="auto"/>
              <w:ind w:left="-55" w:firstLine="55"/>
              <w:jc w:val="left"/>
              <w:rPr>
                <w:bCs/>
                <w:sz w:val="24"/>
                <w:szCs w:val="24"/>
              </w:rPr>
            </w:pPr>
            <w:r w:rsidRPr="005E1777">
              <w:rPr>
                <w:bCs/>
                <w:sz w:val="24"/>
                <w:szCs w:val="24"/>
              </w:rPr>
              <w:t>Для провода марки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420" w:type="dxa"/>
          </w:tcPr>
          <w:p w14:paraId="3AE8652B" w14:textId="48C3EABD" w:rsidR="00C905F3" w:rsidRDefault="00C905F3" w:rsidP="00C905F3">
            <w:pPr>
              <w:tabs>
                <w:tab w:val="left" w:pos="993"/>
              </w:tabs>
              <w:spacing w:line="276" w:lineRule="auto"/>
              <w:ind w:left="-55" w:firstLine="55"/>
              <w:jc w:val="left"/>
              <w:rPr>
                <w:bCs/>
                <w:sz w:val="24"/>
                <w:szCs w:val="24"/>
              </w:rPr>
            </w:pPr>
            <w:r w:rsidRPr="005E1777">
              <w:rPr>
                <w:bCs/>
                <w:sz w:val="24"/>
                <w:szCs w:val="24"/>
              </w:rPr>
              <w:t>АС 300/39,300/48</w:t>
            </w:r>
          </w:p>
        </w:tc>
      </w:tr>
      <w:tr w:rsidR="00C905F3" w14:paraId="2EEF5BDB" w14:textId="77777777" w:rsidTr="00C905F3">
        <w:tblPrEx>
          <w:tblCellMar>
            <w:top w:w="0" w:type="dxa"/>
            <w:bottom w:w="0" w:type="dxa"/>
          </w:tblCellMar>
        </w:tblPrEx>
        <w:trPr>
          <w:trHeight w:val="154"/>
        </w:trPr>
        <w:tc>
          <w:tcPr>
            <w:tcW w:w="4368" w:type="dxa"/>
          </w:tcPr>
          <w:p w14:paraId="7824B3D8" w14:textId="7D075EB3" w:rsidR="00C905F3" w:rsidRDefault="00C905F3" w:rsidP="00C905F3">
            <w:pPr>
              <w:tabs>
                <w:tab w:val="left" w:pos="993"/>
              </w:tabs>
              <w:spacing w:line="276" w:lineRule="auto"/>
              <w:ind w:left="-55" w:firstLine="55"/>
              <w:jc w:val="left"/>
              <w:rPr>
                <w:bCs/>
                <w:sz w:val="24"/>
                <w:szCs w:val="24"/>
              </w:rPr>
            </w:pPr>
            <w:r w:rsidRPr="005E1777">
              <w:rPr>
                <w:bCs/>
                <w:sz w:val="24"/>
                <w:szCs w:val="24"/>
              </w:rPr>
              <w:t>Длина зажима</w:t>
            </w:r>
            <w:r>
              <w:rPr>
                <w:bCs/>
                <w:sz w:val="24"/>
                <w:szCs w:val="24"/>
              </w:rPr>
              <w:t xml:space="preserve">, </w:t>
            </w:r>
            <w:proofErr w:type="gramStart"/>
            <w:r>
              <w:rPr>
                <w:bCs/>
                <w:sz w:val="24"/>
                <w:szCs w:val="24"/>
              </w:rPr>
              <w:t>мм</w:t>
            </w:r>
            <w:proofErr w:type="gramEnd"/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420" w:type="dxa"/>
          </w:tcPr>
          <w:p w14:paraId="33145AE2" w14:textId="756D4BF1" w:rsidR="00C905F3" w:rsidRDefault="00C905F3" w:rsidP="00C905F3">
            <w:pPr>
              <w:tabs>
                <w:tab w:val="left" w:pos="993"/>
              </w:tabs>
              <w:spacing w:line="276" w:lineRule="auto"/>
              <w:ind w:left="-55" w:firstLine="55"/>
              <w:jc w:val="left"/>
              <w:rPr>
                <w:bCs/>
                <w:sz w:val="24"/>
                <w:szCs w:val="24"/>
              </w:rPr>
            </w:pPr>
            <w:r w:rsidRPr="005E1777">
              <w:rPr>
                <w:bCs/>
                <w:sz w:val="24"/>
                <w:szCs w:val="24"/>
              </w:rPr>
              <w:t>1100</w:t>
            </w:r>
          </w:p>
        </w:tc>
      </w:tr>
    </w:tbl>
    <w:p w14:paraId="30D57A77" w14:textId="77777777" w:rsidR="0025627D" w:rsidRPr="0025627D" w:rsidRDefault="0025627D" w:rsidP="0025627D">
      <w:pPr>
        <w:tabs>
          <w:tab w:val="left" w:pos="993"/>
        </w:tabs>
        <w:spacing w:line="276" w:lineRule="auto"/>
        <w:rPr>
          <w:bCs/>
          <w:sz w:val="26"/>
          <w:szCs w:val="26"/>
        </w:rPr>
      </w:pPr>
    </w:p>
    <w:p w14:paraId="34D40ED6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 xml:space="preserve">Общие требования. </w:t>
      </w:r>
    </w:p>
    <w:p w14:paraId="34D40ED7" w14:textId="77777777" w:rsidR="008841E3" w:rsidRPr="003B5F20" w:rsidRDefault="00AD429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34D40ED8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быть новой, ранее не использованной;</w:t>
      </w:r>
    </w:p>
    <w:p w14:paraId="34D40ED9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D40EDA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D40EDB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запасные части, впервые поставляемые заводом - изготовителем для нужд ПАО «</w:t>
      </w:r>
      <w:proofErr w:type="spellStart"/>
      <w:r w:rsidR="001167C5">
        <w:rPr>
          <w:sz w:val="24"/>
          <w:szCs w:val="24"/>
        </w:rPr>
        <w:t>Россети</w:t>
      </w:r>
      <w:proofErr w:type="spellEnd"/>
      <w:r w:rsidR="001167C5">
        <w:rPr>
          <w:sz w:val="24"/>
          <w:szCs w:val="24"/>
        </w:rPr>
        <w:t xml:space="preserve"> Центр</w:t>
      </w:r>
      <w:r w:rsidRPr="003B5F2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D40EDC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3B5F20">
        <w:rPr>
          <w:sz w:val="24"/>
          <w:szCs w:val="24"/>
        </w:rPr>
        <w:t>энергообъектах</w:t>
      </w:r>
      <w:proofErr w:type="spellEnd"/>
      <w:r w:rsidRPr="003B5F20">
        <w:rPr>
          <w:sz w:val="24"/>
          <w:szCs w:val="24"/>
        </w:rPr>
        <w:t xml:space="preserve"> ПАО «</w:t>
      </w:r>
      <w:proofErr w:type="spellStart"/>
      <w:r w:rsidR="001167C5">
        <w:rPr>
          <w:sz w:val="24"/>
          <w:szCs w:val="24"/>
        </w:rPr>
        <w:t>Россети</w:t>
      </w:r>
      <w:proofErr w:type="spellEnd"/>
      <w:r w:rsidR="001167C5">
        <w:rPr>
          <w:sz w:val="24"/>
          <w:szCs w:val="24"/>
        </w:rPr>
        <w:t xml:space="preserve"> Центр</w:t>
      </w:r>
      <w:r w:rsidRPr="003B5F2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D40EDD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3B5F20">
        <w:rPr>
          <w:sz w:val="24"/>
          <w:szCs w:val="24"/>
        </w:rPr>
        <w:t>Россети</w:t>
      </w:r>
      <w:proofErr w:type="spellEnd"/>
      <w:r w:rsidRPr="003B5F20">
        <w:rPr>
          <w:sz w:val="24"/>
          <w:szCs w:val="24"/>
        </w:rPr>
        <w:t>»;</w:t>
      </w:r>
    </w:p>
    <w:p w14:paraId="34D40EDE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3B5F20">
        <w:rPr>
          <w:sz w:val="24"/>
          <w:szCs w:val="24"/>
        </w:rPr>
        <w:t>Россети</w:t>
      </w:r>
      <w:proofErr w:type="spellEnd"/>
      <w:r w:rsidRPr="003B5F20">
        <w:rPr>
          <w:sz w:val="24"/>
          <w:szCs w:val="24"/>
        </w:rPr>
        <w:t>»;</w:t>
      </w:r>
    </w:p>
    <w:p w14:paraId="34D40EDF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34D40EE0" w14:textId="77777777" w:rsidR="008841E3" w:rsidRPr="003B5F20" w:rsidRDefault="00AD429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B5F2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AE54267" w14:textId="77777777" w:rsidR="00C905F3" w:rsidRPr="00973ADE" w:rsidRDefault="00C905F3" w:rsidP="00C905F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B5F20">
        <w:rPr>
          <w:sz w:val="24"/>
          <w:szCs w:val="24"/>
        </w:rPr>
        <w:tab/>
      </w:r>
      <w:r w:rsidRPr="00973ADE">
        <w:rPr>
          <w:sz w:val="24"/>
          <w:szCs w:val="24"/>
        </w:rPr>
        <w:tab/>
        <w:t>2.2. Победитель закупки на право заключения договора на поставку заявленной номенклатуры для нужд ПАО «</w:t>
      </w:r>
      <w:proofErr w:type="spellStart"/>
      <w:r w:rsidRPr="00973ADE">
        <w:rPr>
          <w:sz w:val="24"/>
          <w:szCs w:val="24"/>
        </w:rPr>
        <w:t>Россети</w:t>
      </w:r>
      <w:proofErr w:type="spellEnd"/>
      <w:r w:rsidRPr="00973ADE"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34D40EE2" w14:textId="77777777" w:rsidR="008841E3" w:rsidRPr="003B5F20" w:rsidRDefault="00AD429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0" w:name="_GoBack"/>
      <w:bookmarkEnd w:id="0"/>
      <w:r w:rsidRPr="003B5F20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34D40EE4" w14:textId="77777777" w:rsidR="008841E3" w:rsidRPr="003B5F20" w:rsidRDefault="00AD429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4D40EE5" w14:textId="77777777" w:rsidR="008841E3" w:rsidRPr="003B5F20" w:rsidRDefault="00AD42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2.4. Упаковка, транспортирование, условия и сроки хранения.</w:t>
      </w:r>
    </w:p>
    <w:p w14:paraId="34D40EE6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4D40EE7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4D40EE8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D40EE9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4D40EEA" w14:textId="77777777" w:rsidR="008841E3" w:rsidRPr="003B5F20" w:rsidRDefault="00AD429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4D40EEB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4D40EEC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4D40EED" w14:textId="77777777" w:rsidR="008841E3" w:rsidRPr="003B5F20" w:rsidRDefault="0088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D40EE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Гарантийные обязательства.</w:t>
      </w:r>
    </w:p>
    <w:p w14:paraId="34D40EEF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Гарантия на поставляемую продукцию должна рас</w:t>
      </w:r>
      <w:r w:rsidR="003B5F20">
        <w:rPr>
          <w:sz w:val="24"/>
          <w:szCs w:val="24"/>
        </w:rPr>
        <w:t>пространяться не менее чем на 60</w:t>
      </w:r>
      <w:r w:rsidRPr="003B5F2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</w:t>
      </w:r>
      <w:r w:rsidRPr="003B5F20">
        <w:rPr>
          <w:sz w:val="24"/>
          <w:szCs w:val="24"/>
        </w:rPr>
        <w:lastRenderedPageBreak/>
        <w:t xml:space="preserve">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B5F20">
        <w:rPr>
          <w:szCs w:val="24"/>
        </w:rPr>
        <w:t>л</w:t>
      </w:r>
      <w:r w:rsidRPr="003B5F20">
        <w:rPr>
          <w:sz w:val="24"/>
          <w:szCs w:val="24"/>
        </w:rPr>
        <w:t>инейн</w:t>
      </w:r>
      <w:r w:rsidRPr="003B5F20">
        <w:rPr>
          <w:szCs w:val="24"/>
        </w:rPr>
        <w:t xml:space="preserve">ой </w:t>
      </w:r>
      <w:r w:rsidRPr="003B5F2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D40EF0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1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4D40EF2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4D40EF3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4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D40EF5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4D40EF6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паспорт по нормативной документации, утвержденной в установленном порядке;</w:t>
      </w:r>
    </w:p>
    <w:p w14:paraId="34D40EF7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D40EF8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4D40EF9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4D40EFA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4D40EFB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D40EFC" w14:textId="77777777" w:rsidR="008841E3" w:rsidRPr="003B5F20" w:rsidRDefault="00AD42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4D40EFD" w14:textId="77777777" w:rsidR="008841E3" w:rsidRPr="003B5F20" w:rsidRDefault="008841E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D40EF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Правила приемки продукции.</w:t>
      </w:r>
    </w:p>
    <w:p w14:paraId="34D40EFF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 w:rsidR="001167C5">
        <w:rPr>
          <w:szCs w:val="24"/>
        </w:rPr>
        <w:t>Россети</w:t>
      </w:r>
      <w:proofErr w:type="spellEnd"/>
      <w:r w:rsidR="001167C5">
        <w:rPr>
          <w:szCs w:val="24"/>
        </w:rPr>
        <w:t xml:space="preserve"> Центр</w:t>
      </w:r>
      <w:r w:rsidRPr="003B5F20">
        <w:rPr>
          <w:szCs w:val="24"/>
        </w:rPr>
        <w:t>» и ответственными представителями Поставщика при получении их на склад.</w:t>
      </w:r>
    </w:p>
    <w:p w14:paraId="34D40F00" w14:textId="77777777" w:rsidR="008841E3" w:rsidRPr="003B5F20" w:rsidRDefault="00AD42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E70B734" w14:textId="73A10754" w:rsidR="00B854D8" w:rsidRDefault="00B854D8" w:rsidP="00B854D8">
      <w:pPr>
        <w:tabs>
          <w:tab w:val="left" w:pos="4365"/>
        </w:tabs>
        <w:rPr>
          <w:noProof/>
          <w:sz w:val="26"/>
          <w:szCs w:val="26"/>
        </w:rPr>
      </w:pPr>
    </w:p>
    <w:p w14:paraId="03A318BB" w14:textId="77777777" w:rsidR="000310A1" w:rsidRDefault="000310A1" w:rsidP="00B854D8">
      <w:pPr>
        <w:tabs>
          <w:tab w:val="left" w:pos="4365"/>
        </w:tabs>
        <w:rPr>
          <w:noProof/>
          <w:sz w:val="26"/>
          <w:szCs w:val="26"/>
        </w:rPr>
      </w:pPr>
    </w:p>
    <w:p w14:paraId="0B38B26B" w14:textId="77777777" w:rsidR="000310A1" w:rsidRDefault="000310A1" w:rsidP="000310A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92158CA" w14:textId="77777777" w:rsidR="000310A1" w:rsidRDefault="000310A1" w:rsidP="000310A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22F8711D" w14:textId="77777777" w:rsidR="000310A1" w:rsidRDefault="000310A1" w:rsidP="00B854D8">
      <w:pPr>
        <w:tabs>
          <w:tab w:val="left" w:pos="4365"/>
        </w:tabs>
        <w:rPr>
          <w:sz w:val="26"/>
          <w:szCs w:val="26"/>
        </w:rPr>
      </w:pPr>
    </w:p>
    <w:sectPr w:rsidR="000310A1" w:rsidSect="00B854D8">
      <w:headerReference w:type="even" r:id="rId13"/>
      <w:pgSz w:w="12240" w:h="15840" w:code="1"/>
      <w:pgMar w:top="851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97A1BD" w14:textId="77777777" w:rsidR="005968DF" w:rsidRDefault="005968DF">
      <w:r>
        <w:separator/>
      </w:r>
    </w:p>
  </w:endnote>
  <w:endnote w:type="continuationSeparator" w:id="0">
    <w:p w14:paraId="3C8DD2F4" w14:textId="77777777" w:rsidR="005968DF" w:rsidRDefault="00596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46DC48" w14:textId="77777777" w:rsidR="005968DF" w:rsidRDefault="005968DF">
      <w:r>
        <w:separator/>
      </w:r>
    </w:p>
  </w:footnote>
  <w:footnote w:type="continuationSeparator" w:id="0">
    <w:p w14:paraId="1C1C1416" w14:textId="77777777" w:rsidR="005968DF" w:rsidRDefault="005968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40F0D" w14:textId="77777777" w:rsidR="008841E3" w:rsidRDefault="00AD429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4D40F0E" w14:textId="77777777" w:rsidR="008841E3" w:rsidRDefault="008841E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1E3"/>
    <w:rsid w:val="00002699"/>
    <w:rsid w:val="000310A1"/>
    <w:rsid w:val="001167C5"/>
    <w:rsid w:val="00125E21"/>
    <w:rsid w:val="0025627D"/>
    <w:rsid w:val="0032674A"/>
    <w:rsid w:val="003B5F20"/>
    <w:rsid w:val="003D04E6"/>
    <w:rsid w:val="004F629F"/>
    <w:rsid w:val="005904BC"/>
    <w:rsid w:val="005968DF"/>
    <w:rsid w:val="005E1777"/>
    <w:rsid w:val="007347F6"/>
    <w:rsid w:val="0077604C"/>
    <w:rsid w:val="008841E3"/>
    <w:rsid w:val="00896BAD"/>
    <w:rsid w:val="008B4CD0"/>
    <w:rsid w:val="00903542"/>
    <w:rsid w:val="00914E41"/>
    <w:rsid w:val="00944BE1"/>
    <w:rsid w:val="00973552"/>
    <w:rsid w:val="009D7D50"/>
    <w:rsid w:val="00AD429D"/>
    <w:rsid w:val="00B426AE"/>
    <w:rsid w:val="00B62C3D"/>
    <w:rsid w:val="00B839C7"/>
    <w:rsid w:val="00B854D8"/>
    <w:rsid w:val="00BB3142"/>
    <w:rsid w:val="00BB503A"/>
    <w:rsid w:val="00C50AE4"/>
    <w:rsid w:val="00C905F3"/>
    <w:rsid w:val="00CB4317"/>
    <w:rsid w:val="00E02163"/>
    <w:rsid w:val="00E51636"/>
    <w:rsid w:val="00FF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40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brand">
    <w:name w:val="brand"/>
    <w:basedOn w:val="a1"/>
    <w:rsid w:val="00C50AE4"/>
  </w:style>
  <w:style w:type="character" w:customStyle="1" w:styleId="20">
    <w:name w:val="Заголовок 2 Знак"/>
    <w:basedOn w:val="a1"/>
    <w:link w:val="2"/>
    <w:rsid w:val="00B426AE"/>
    <w:rPr>
      <w:b/>
      <w:sz w:val="28"/>
    </w:rPr>
  </w:style>
  <w:style w:type="paragraph" w:customStyle="1" w:styleId="60">
    <w:name w:val="6"/>
    <w:basedOn w:val="a0"/>
    <w:rsid w:val="00BB503A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brand">
    <w:name w:val="brand"/>
    <w:basedOn w:val="a1"/>
    <w:rsid w:val="00C50AE4"/>
  </w:style>
  <w:style w:type="character" w:customStyle="1" w:styleId="20">
    <w:name w:val="Заголовок 2 Знак"/>
    <w:basedOn w:val="a1"/>
    <w:link w:val="2"/>
    <w:rsid w:val="00B426AE"/>
    <w:rPr>
      <w:b/>
      <w:sz w:val="28"/>
    </w:rPr>
  </w:style>
  <w:style w:type="paragraph" w:customStyle="1" w:styleId="60">
    <w:name w:val="6"/>
    <w:basedOn w:val="a0"/>
    <w:rsid w:val="00BB503A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1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5272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8372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3896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09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3663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8607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00080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6570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single" w:sz="6" w:space="4" w:color="D5D7DC"/>
            <w:right w:val="none" w:sz="0" w:space="0" w:color="auto"/>
          </w:divBdr>
        </w:div>
      </w:divsChild>
    </w:div>
    <w:div w:id="20014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3D4C6-96CA-49F4-B697-DE979607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C01D1D-C45B-4D12-96A4-799704DE62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1709165-69DC-4167-96E2-27D331E7E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</TotalTime>
  <Pages>4</Pages>
  <Words>885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Онищенко Максим Александрович</cp:lastModifiedBy>
  <cp:revision>5</cp:revision>
  <cp:lastPrinted>2010-09-30T13:29:00Z</cp:lastPrinted>
  <dcterms:created xsi:type="dcterms:W3CDTF">2022-12-30T12:14:00Z</dcterms:created>
  <dcterms:modified xsi:type="dcterms:W3CDTF">2022-12-30T12:33:00Z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